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A8C48" w14:textId="77777777" w:rsidR="00B0476C" w:rsidRDefault="00B0476C" w:rsidP="00B047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PHILIP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5949127" w14:textId="77777777" w:rsidR="00B0476C" w:rsidRDefault="00B0476C" w:rsidP="00B047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Chaplain.</w:t>
      </w:r>
    </w:p>
    <w:p w14:paraId="0F916DB2" w14:textId="77777777" w:rsidR="00B0476C" w:rsidRDefault="00B0476C" w:rsidP="00B0476C">
      <w:pPr>
        <w:pStyle w:val="NoSpacing"/>
        <w:rPr>
          <w:rFonts w:cs="Times New Roman"/>
          <w:szCs w:val="24"/>
        </w:rPr>
      </w:pPr>
    </w:p>
    <w:p w14:paraId="592A080D" w14:textId="77777777" w:rsidR="00B0476C" w:rsidRDefault="00B0476C" w:rsidP="00B0476C">
      <w:pPr>
        <w:pStyle w:val="NoSpacing"/>
        <w:rPr>
          <w:rFonts w:cs="Times New Roman"/>
          <w:szCs w:val="24"/>
        </w:rPr>
      </w:pPr>
    </w:p>
    <w:p w14:paraId="3C83B204" w14:textId="77777777" w:rsidR="00B0476C" w:rsidRDefault="00B0476C" w:rsidP="00B047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and Hugh Salmon of London, brewer(q.v.), made a plaint of debt against</w:t>
      </w:r>
    </w:p>
    <w:p w14:paraId="23510E62" w14:textId="77777777" w:rsidR="00B0476C" w:rsidRDefault="00B0476C" w:rsidP="00B047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Whyteacres</w:t>
      </w:r>
      <w:proofErr w:type="spellEnd"/>
      <w:r>
        <w:rPr>
          <w:rFonts w:cs="Times New Roman"/>
          <w:szCs w:val="24"/>
        </w:rPr>
        <w:t xml:space="preserve">, pardon of </w:t>
      </w:r>
      <w:proofErr w:type="spellStart"/>
      <w:r>
        <w:rPr>
          <w:rFonts w:cs="Times New Roman"/>
          <w:szCs w:val="24"/>
        </w:rPr>
        <w:t>Radwell</w:t>
      </w:r>
      <w:proofErr w:type="spellEnd"/>
      <w:r>
        <w:rPr>
          <w:rFonts w:cs="Times New Roman"/>
          <w:szCs w:val="24"/>
        </w:rPr>
        <w:t>, Hertfordshire.</w:t>
      </w:r>
    </w:p>
    <w:p w14:paraId="77A191A7" w14:textId="77777777" w:rsidR="00B0476C" w:rsidRDefault="00B0476C" w:rsidP="00B047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0C5D9B86" w14:textId="77777777" w:rsidR="00B0476C" w:rsidRDefault="00B0476C" w:rsidP="00B0476C">
      <w:pPr>
        <w:pStyle w:val="NoSpacing"/>
        <w:rPr>
          <w:rFonts w:cs="Times New Roman"/>
          <w:szCs w:val="24"/>
        </w:rPr>
      </w:pPr>
    </w:p>
    <w:p w14:paraId="7E240DDC" w14:textId="77777777" w:rsidR="00B0476C" w:rsidRDefault="00B0476C" w:rsidP="00B0476C">
      <w:pPr>
        <w:pStyle w:val="NoSpacing"/>
        <w:rPr>
          <w:rFonts w:cs="Times New Roman"/>
          <w:szCs w:val="24"/>
        </w:rPr>
      </w:pPr>
    </w:p>
    <w:p w14:paraId="4834BB3D" w14:textId="77777777" w:rsidR="00B0476C" w:rsidRDefault="00B0476C" w:rsidP="00B047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January 2023</w:t>
      </w:r>
    </w:p>
    <w:p w14:paraId="451375B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6C18E" w14:textId="77777777" w:rsidR="00B0476C" w:rsidRDefault="00B0476C" w:rsidP="009139A6">
      <w:r>
        <w:separator/>
      </w:r>
    </w:p>
  </w:endnote>
  <w:endnote w:type="continuationSeparator" w:id="0">
    <w:p w14:paraId="3516FF1E" w14:textId="77777777" w:rsidR="00B0476C" w:rsidRDefault="00B047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821D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D25A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8243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814E0" w14:textId="77777777" w:rsidR="00B0476C" w:rsidRDefault="00B0476C" w:rsidP="009139A6">
      <w:r>
        <w:separator/>
      </w:r>
    </w:p>
  </w:footnote>
  <w:footnote w:type="continuationSeparator" w:id="0">
    <w:p w14:paraId="4803B318" w14:textId="77777777" w:rsidR="00B0476C" w:rsidRDefault="00B047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35F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FBA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C6A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76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0476C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0641F"/>
  <w15:chartTrackingRefBased/>
  <w15:docId w15:val="{F453890F-2EBC-42E6-B692-7A7F00B38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047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2023-02-21T22:19:00Z</dcterms:created>
  <dcterms:modified xsi:type="dcterms:W3CDTF">2023-02-21T22:19:00Z</dcterms:modified>
</cp:coreProperties>
</file>